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8B4301B" w:rsidR="000855FF" w:rsidRPr="00E40CEA" w:rsidRDefault="000855FF" w:rsidP="0050738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B3728B">
        <w:rPr>
          <w:b/>
          <w:color w:val="000000" w:themeColor="text1"/>
          <w:szCs w:val="18"/>
        </w:rPr>
        <w:t>1286</w:t>
      </w:r>
      <w:r w:rsidR="00896E05" w:rsidRPr="00E40CEA">
        <w:rPr>
          <w:b/>
          <w:color w:val="000000" w:themeColor="text1"/>
          <w:szCs w:val="18"/>
        </w:rPr>
        <w:t>/202</w:t>
      </w:r>
      <w:r w:rsidR="0071428C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B3728B" w:rsidRPr="00B3728B">
        <w:rPr>
          <w:b/>
          <w:bCs/>
          <w:sz w:val="20"/>
        </w:rPr>
        <w:t>Projekt i budowa sieci elektroenergetycznych SN/</w:t>
      </w:r>
      <w:proofErr w:type="spellStart"/>
      <w:r w:rsidR="00B3728B" w:rsidRPr="00B3728B">
        <w:rPr>
          <w:b/>
          <w:bCs/>
          <w:sz w:val="20"/>
        </w:rPr>
        <w:t>nN</w:t>
      </w:r>
      <w:proofErr w:type="spellEnd"/>
      <w:r w:rsidR="00B3728B" w:rsidRPr="00B3728B">
        <w:rPr>
          <w:b/>
          <w:bCs/>
          <w:sz w:val="20"/>
        </w:rPr>
        <w:t xml:space="preserve"> do zasilania obiektów na terenie PGE Dystrybucja S.A. Rejonu energetycznego Łomża Oddział Białystok - 3 części. PNO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35B580F0" w:rsidR="004E2BC6" w:rsidRPr="008E5B6B" w:rsidRDefault="0071428C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  <w:r w:rsidRPr="008E5B6B">
              <w:rPr>
                <w:rFonts w:cstheme="minorHAnsi"/>
                <w:sz w:val="20"/>
                <w:highlight w:val="lightGray"/>
                <w:lang w:eastAsia="pl-PL"/>
              </w:rPr>
              <w:t>co najmniej jedną osobą, posiadającą uprawnienia do projektowania bez ograniczeń w specjalności instalacyjnej w zakresie sieci, instalacji i urządzeń elektrycznych i elektroenergetycznych, posiadającą aktualny wpis do Polskiej Izby Inżynierów Budownictwa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ED352" w14:textId="77777777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8E5B6B">
              <w:rPr>
                <w:rFonts w:cstheme="minorHAnsi"/>
                <w:sz w:val="20"/>
                <w:highlight w:val="lightGray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8E5B6B">
              <w:rPr>
                <w:rFonts w:cstheme="minorHAnsi"/>
                <w:sz w:val="20"/>
                <w:highlight w:val="lightGray"/>
                <w:lang w:eastAsia="pl-PL"/>
              </w:rPr>
              <w:t>kV</w:t>
            </w:r>
            <w:proofErr w:type="spellEnd"/>
            <w:r w:rsidRPr="008E5B6B">
              <w:rPr>
                <w:rFonts w:cstheme="minorHAnsi"/>
                <w:sz w:val="20"/>
                <w:highlight w:val="lightGray"/>
                <w:lang w:eastAsia="pl-PL"/>
              </w:rPr>
              <w:t xml:space="preserve"> (grupa „D” i „E”);</w:t>
            </w:r>
          </w:p>
          <w:p w14:paraId="3363572E" w14:textId="6D0A018F" w:rsidR="004E2BC6" w:rsidRPr="005D3383" w:rsidRDefault="004E2BC6" w:rsidP="005934C8">
            <w:pPr>
              <w:spacing w:before="60" w:after="120"/>
              <w:contextualSpacing/>
              <w:jc w:val="both"/>
              <w:rPr>
                <w:rFonts w:cstheme="minorHAnsi"/>
                <w:b/>
                <w:sz w:val="14"/>
                <w:highlight w:val="lightGray"/>
                <w:lang w:eastAsia="pl-PL"/>
              </w:rPr>
            </w:pP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0AF9DDB6" w14:textId="77777777" w:rsidTr="002C0AEB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94FA" w14:textId="053504F2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8E5B6B">
              <w:rPr>
                <w:rFonts w:cstheme="minorHAnsi"/>
                <w:sz w:val="20"/>
                <w:highlight w:val="lightGray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8E5B6B">
              <w:rPr>
                <w:rFonts w:cstheme="minorHAnsi"/>
                <w:sz w:val="20"/>
                <w:highlight w:val="lightGray"/>
                <w:lang w:eastAsia="pl-PL"/>
              </w:rPr>
              <w:t>kV</w:t>
            </w:r>
            <w:proofErr w:type="spellEnd"/>
            <w:r w:rsidRPr="008E5B6B">
              <w:rPr>
                <w:rFonts w:cstheme="minorHAnsi"/>
                <w:sz w:val="20"/>
                <w:highlight w:val="lightGray"/>
                <w:lang w:eastAsia="pl-PL"/>
              </w:rPr>
              <w:t xml:space="preserve"> na stanowisku eksploatacji</w:t>
            </w:r>
          </w:p>
          <w:p w14:paraId="633BDF7E" w14:textId="1C95F494" w:rsidR="005D3383" w:rsidRPr="005D3383" w:rsidRDefault="005D3383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</w:p>
        </w:tc>
      </w:tr>
      <w:tr w:rsidR="005D3383" w:rsidRPr="000855FF" w14:paraId="65D1F58C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5A8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65B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144A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E5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74235668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F0D3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6E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39D7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97F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445A192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DBDB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EA4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784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4D0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lastRenderedPageBreak/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01688B8C" w14:textId="77777777" w:rsidR="00B3728B" w:rsidRPr="00AC390E" w:rsidRDefault="00B3728B" w:rsidP="00B3728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2BE1B0E" w14:textId="77777777" w:rsidR="00B3728B" w:rsidRPr="00AC390E" w:rsidRDefault="00B3728B" w:rsidP="00B3728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SN/</w:t>
          </w:r>
          <w:proofErr w:type="spellStart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części. PNO</w:t>
          </w:r>
        </w:p>
        <w:p w14:paraId="5205B493" w14:textId="7220AD78" w:rsidR="00347E8D" w:rsidRPr="006B2C28" w:rsidRDefault="00B3728B" w:rsidP="00B3728B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48D4"/>
    <w:rsid w:val="0036576B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7617A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D118B"/>
    <w:rsid w:val="005D2D85"/>
    <w:rsid w:val="005D3383"/>
    <w:rsid w:val="005D74EB"/>
    <w:rsid w:val="005E2065"/>
    <w:rsid w:val="005E4AA3"/>
    <w:rsid w:val="005E79E5"/>
    <w:rsid w:val="005E7D71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19F0"/>
    <w:rsid w:val="00692677"/>
    <w:rsid w:val="00696995"/>
    <w:rsid w:val="006A0331"/>
    <w:rsid w:val="006A4275"/>
    <w:rsid w:val="006A610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428C"/>
    <w:rsid w:val="007153E7"/>
    <w:rsid w:val="00720ED1"/>
    <w:rsid w:val="00722B4C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334B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E5B6B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1D3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28B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B2376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46A8B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0F9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286B"/>
    <w:rsid w:val="00D72DD3"/>
    <w:rsid w:val="00D80614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D6BC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1286 - Załącznik nr 8 do SWZ.docx</dmsv2BaseFileName>
    <dmsv2BaseDisplayName xmlns="http://schemas.microsoft.com/sharepoint/v3">1286 - Załącznik nr 8 do SWZ</dmsv2BaseDisplayName>
    <dmsv2SWPP2ObjectNumber xmlns="http://schemas.microsoft.com/sharepoint/v3">POST/DYS/OB/GZ/01286/2026                         </dmsv2SWPP2ObjectNumber>
    <dmsv2SWPP2SumMD5 xmlns="http://schemas.microsoft.com/sharepoint/v3">63b11af4f47507e0b8ab5e68087550f8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24935472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FJ3FSM7XJ42E-819859022-16796</_dlc_DocId>
    <_dlc_DocIdUrl xmlns="a19cb1c7-c5c7-46d4-85ae-d83685407bba">
      <Url>https://swpp2.dms.gkpge.pl/sites/43/_layouts/15/DocIdRedir.aspx?ID=FJ3FSM7XJ42E-819859022-16796</Url>
      <Description>FJ3FSM7XJ42E-819859022-16796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B47AAF-411D-4144-81B1-EA5B9FF12F9F}"/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66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21</cp:revision>
  <cp:lastPrinted>2024-07-15T11:21:00Z</cp:lastPrinted>
  <dcterms:created xsi:type="dcterms:W3CDTF">2025-05-08T14:33:00Z</dcterms:created>
  <dcterms:modified xsi:type="dcterms:W3CDTF">2026-04-15T04:52:00Z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61ebf488-357e-4a78-a6d6-86af4557534e</vt:lpwstr>
  </property>
</Properties>
</file>